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4172B99" w14:textId="3AAF2A29" w:rsidR="00000929" w:rsidRDefault="00812145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</w:t>
      </w:r>
      <w:r w:rsidR="009710DB">
        <w:rPr>
          <w:rFonts w:cs="Arial"/>
        </w:rPr>
        <w:t>00</w:t>
      </w:r>
      <w:r w:rsidR="00877EEE">
        <w:rPr>
          <w:rFonts w:cs="Arial"/>
        </w:rPr>
        <w:t>2</w:t>
      </w:r>
      <w:r w:rsidR="00D52558">
        <w:rPr>
          <w:rFonts w:cs="Arial"/>
        </w:rPr>
        <w:t>5</w:t>
      </w:r>
      <w:r w:rsidR="00000929">
        <w:rPr>
          <w:rFonts w:cs="Arial"/>
        </w:rPr>
        <w:t>/202</w:t>
      </w:r>
      <w:r w:rsidR="00877EEE">
        <w:rPr>
          <w:rFonts w:cs="Arial"/>
        </w:rPr>
        <w:t>5</w:t>
      </w:r>
    </w:p>
    <w:p w14:paraId="37F086B7" w14:textId="1DDBC792" w:rsidR="00000929" w:rsidRDefault="00000929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</w:r>
      <w:r w:rsidR="00877EEE">
        <w:rPr>
          <w:rFonts w:cs="Arial"/>
        </w:rPr>
        <w:t>2025-3</w:t>
      </w:r>
      <w:r w:rsidR="00D52558">
        <w:rPr>
          <w:rFonts w:cs="Arial"/>
        </w:rPr>
        <w:t>61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5213AD61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B38F3EA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CB3CA" w14:textId="77777777" w:rsidR="00D7696F" w:rsidRDefault="00D7696F">
      <w:r>
        <w:separator/>
      </w:r>
    </w:p>
  </w:endnote>
  <w:endnote w:type="continuationSeparator" w:id="0">
    <w:p w14:paraId="1F4A54CD" w14:textId="77777777" w:rsidR="00D7696F" w:rsidRDefault="00D7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32FE9" w14:textId="77777777" w:rsidR="00D7696F" w:rsidRDefault="00D7696F">
      <w:r>
        <w:separator/>
      </w:r>
    </w:p>
  </w:footnote>
  <w:footnote w:type="continuationSeparator" w:id="0">
    <w:p w14:paraId="59A068C6" w14:textId="77777777" w:rsidR="00D7696F" w:rsidRDefault="00D76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A637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2FDE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77EE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92149"/>
    <w:rsid w:val="00AA2F1C"/>
    <w:rsid w:val="00AB1522"/>
    <w:rsid w:val="00AB3346"/>
    <w:rsid w:val="00AB4674"/>
    <w:rsid w:val="00AB6E8B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5C75"/>
    <w:rsid w:val="00D2343D"/>
    <w:rsid w:val="00D278D4"/>
    <w:rsid w:val="00D4322B"/>
    <w:rsid w:val="00D47195"/>
    <w:rsid w:val="00D47D63"/>
    <w:rsid w:val="00D52558"/>
    <w:rsid w:val="00D579F3"/>
    <w:rsid w:val="00D625CE"/>
    <w:rsid w:val="00D707B4"/>
    <w:rsid w:val="00D7309B"/>
    <w:rsid w:val="00D7696F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4799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13FADE85-4757-4892-BB24-D16EF49C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22</cp:revision>
  <cp:lastPrinted>2024-03-14T11:44:00Z</cp:lastPrinted>
  <dcterms:created xsi:type="dcterms:W3CDTF">2018-07-24T11:48:00Z</dcterms:created>
  <dcterms:modified xsi:type="dcterms:W3CDTF">2025-10-07T07:55:00Z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